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7E3" w:rsidRPr="009D68E3" w:rsidRDefault="002467E3" w:rsidP="008E3760">
      <w:pPr>
        <w:autoSpaceDE w:val="0"/>
        <w:autoSpaceDN w:val="0"/>
        <w:adjustRightInd w:val="0"/>
        <w:spacing w:after="0" w:line="240" w:lineRule="auto"/>
        <w:ind w:left="5400"/>
        <w:jc w:val="center"/>
        <w:outlineLvl w:val="1"/>
        <w:rPr>
          <w:rFonts w:ascii="Times New Roman" w:eastAsia="Batang" w:hAnsi="Times New Roman"/>
          <w:b/>
          <w:bCs/>
          <w:i/>
          <w:iCs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  <w:t>Приложение</w:t>
      </w:r>
      <w:r w:rsidRPr="009D68E3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  <w:t xml:space="preserve"> № 1.1.</w:t>
      </w:r>
    </w:p>
    <w:p w:rsidR="002467E3" w:rsidRPr="009D68E3" w:rsidRDefault="002467E3" w:rsidP="008E3760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9D68E3">
        <w:rPr>
          <w:rFonts w:ascii="Times New Roman" w:eastAsia="Batang" w:hAnsi="Times New Roman" w:cs="Times New Roman"/>
          <w:sz w:val="24"/>
          <w:szCs w:val="24"/>
          <w:lang w:eastAsia="ko-KR"/>
        </w:rPr>
        <w:t>к Положению об оплате труда</w:t>
      </w:r>
    </w:p>
    <w:p w:rsidR="002467E3" w:rsidRPr="009D68E3" w:rsidRDefault="002467E3" w:rsidP="008E3760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/>
          <w:sz w:val="24"/>
          <w:szCs w:val="24"/>
          <w:lang w:eastAsia="ko-KR"/>
        </w:rPr>
      </w:pPr>
      <w:r w:rsidRPr="009D68E3">
        <w:rPr>
          <w:rFonts w:ascii="Times New Roman" w:eastAsia="Batang" w:hAnsi="Times New Roman" w:cs="Times New Roman"/>
          <w:sz w:val="24"/>
          <w:szCs w:val="24"/>
          <w:lang w:eastAsia="ko-KR"/>
        </w:rPr>
        <w:t>работников МБОУ СОШ № 30</w:t>
      </w:r>
    </w:p>
    <w:p w:rsidR="002467E3" w:rsidRPr="009D68E3" w:rsidRDefault="002467E3" w:rsidP="008E3760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/>
          <w:sz w:val="24"/>
          <w:szCs w:val="24"/>
          <w:lang w:eastAsia="ko-KR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14"/>
        <w:gridCol w:w="3856"/>
      </w:tblGrid>
      <w:tr w:rsidR="002467E3" w:rsidRPr="00D026EC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:rsidR="002467E3" w:rsidRPr="00D026EC" w:rsidRDefault="002467E3" w:rsidP="00D026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EC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2467E3" w:rsidRPr="00D026EC" w:rsidRDefault="002467E3" w:rsidP="00D026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EC">
              <w:rPr>
                <w:rFonts w:ascii="Times New Roman" w:hAnsi="Times New Roman" w:cs="Times New Roman"/>
                <w:sz w:val="24"/>
                <w:szCs w:val="24"/>
              </w:rPr>
              <w:t>Председатель ПК</w:t>
            </w:r>
          </w:p>
          <w:p w:rsidR="002467E3" w:rsidRPr="00D026EC" w:rsidRDefault="002467E3" w:rsidP="00D026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EC">
              <w:rPr>
                <w:rFonts w:ascii="Times New Roman" w:hAnsi="Times New Roman" w:cs="Times New Roman"/>
                <w:sz w:val="24"/>
                <w:szCs w:val="24"/>
              </w:rPr>
              <w:t xml:space="preserve">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А.И. Тертышников</w:t>
            </w:r>
          </w:p>
          <w:p w:rsidR="002467E3" w:rsidRPr="00D026EC" w:rsidRDefault="002467E3" w:rsidP="00D026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29» августа 2019</w:t>
            </w:r>
            <w:r w:rsidRPr="00D026E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2467E3" w:rsidRPr="00D026EC" w:rsidRDefault="002467E3" w:rsidP="00D026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EC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2467E3" w:rsidRPr="00D026EC" w:rsidRDefault="002467E3" w:rsidP="00D026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EC">
              <w:rPr>
                <w:rFonts w:ascii="Times New Roman" w:hAnsi="Times New Roman" w:cs="Times New Roman"/>
                <w:sz w:val="24"/>
                <w:szCs w:val="24"/>
              </w:rPr>
              <w:t>Директор МБОУ СОШ № 30</w:t>
            </w:r>
          </w:p>
          <w:p w:rsidR="002467E3" w:rsidRPr="00D026EC" w:rsidRDefault="002467E3" w:rsidP="00D026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6EC">
              <w:rPr>
                <w:rFonts w:ascii="Times New Roman" w:hAnsi="Times New Roman" w:cs="Times New Roman"/>
                <w:sz w:val="24"/>
                <w:szCs w:val="24"/>
              </w:rPr>
              <w:t>___________Н.В. Ступак</w:t>
            </w:r>
          </w:p>
          <w:p w:rsidR="002467E3" w:rsidRPr="00D026EC" w:rsidRDefault="002467E3" w:rsidP="00D026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«29» августа 2019</w:t>
            </w:r>
            <w:r w:rsidRPr="00D026E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2467E3" w:rsidRDefault="002467E3" w:rsidP="003446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67E3" w:rsidRPr="009D68E3" w:rsidRDefault="002467E3" w:rsidP="003446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68E3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2467E3" w:rsidRDefault="002467E3" w:rsidP="003446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D68E3">
        <w:rPr>
          <w:rFonts w:ascii="Times New Roman" w:hAnsi="Times New Roman" w:cs="Times New Roman"/>
          <w:b/>
          <w:bCs/>
          <w:sz w:val="24"/>
          <w:szCs w:val="24"/>
        </w:rPr>
        <w:t>отдельных категорий работников</w:t>
      </w:r>
      <w:r w:rsidRPr="009D68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67E3" w:rsidRDefault="002467E3" w:rsidP="003446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D68E3">
        <w:rPr>
          <w:rFonts w:ascii="Times New Roman" w:hAnsi="Times New Roman" w:cs="Times New Roman"/>
          <w:sz w:val="24"/>
          <w:szCs w:val="24"/>
        </w:rPr>
        <w:t>муниципального бюджетного общеобр</w:t>
      </w:r>
      <w:r>
        <w:rPr>
          <w:rFonts w:ascii="Times New Roman" w:hAnsi="Times New Roman" w:cs="Times New Roman"/>
          <w:sz w:val="24"/>
          <w:szCs w:val="24"/>
        </w:rPr>
        <w:t>азовательного учреждения средней</w:t>
      </w:r>
      <w:r w:rsidRPr="009D68E3">
        <w:rPr>
          <w:rFonts w:ascii="Times New Roman" w:hAnsi="Times New Roman" w:cs="Times New Roman"/>
          <w:sz w:val="24"/>
          <w:szCs w:val="24"/>
        </w:rPr>
        <w:t xml:space="preserve"> общеобр</w:t>
      </w:r>
      <w:r>
        <w:rPr>
          <w:rFonts w:ascii="Times New Roman" w:hAnsi="Times New Roman" w:cs="Times New Roman"/>
          <w:sz w:val="24"/>
          <w:szCs w:val="24"/>
        </w:rPr>
        <w:t>азовательной школы</w:t>
      </w:r>
      <w:r w:rsidRPr="009D68E3">
        <w:rPr>
          <w:rFonts w:ascii="Times New Roman" w:hAnsi="Times New Roman" w:cs="Times New Roman"/>
          <w:sz w:val="24"/>
          <w:szCs w:val="24"/>
        </w:rPr>
        <w:t xml:space="preserve"> № 30 имени Героя Советского Союза Константина Тимофеевича Першина станицы Октябрьской муниципального образования </w:t>
      </w:r>
    </w:p>
    <w:p w:rsidR="002467E3" w:rsidRDefault="002467E3" w:rsidP="003446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D68E3">
        <w:rPr>
          <w:rFonts w:ascii="Times New Roman" w:hAnsi="Times New Roman" w:cs="Times New Roman"/>
          <w:sz w:val="24"/>
          <w:szCs w:val="24"/>
        </w:rPr>
        <w:t xml:space="preserve">Крыловский район </w:t>
      </w:r>
    </w:p>
    <w:p w:rsidR="002467E3" w:rsidRDefault="002467E3" w:rsidP="003446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467E3" w:rsidRPr="009D68E3" w:rsidRDefault="002467E3" w:rsidP="003446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467E3" w:rsidRPr="009D68E3" w:rsidRDefault="002467E3" w:rsidP="003446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67E3" w:rsidRPr="009D68E3" w:rsidRDefault="002467E3" w:rsidP="00EB309C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8E3">
        <w:rPr>
          <w:rFonts w:ascii="Times New Roman" w:hAnsi="Times New Roman" w:cs="Times New Roman"/>
          <w:sz w:val="24"/>
          <w:szCs w:val="24"/>
        </w:rPr>
        <w:t>Учителя.</w:t>
      </w:r>
    </w:p>
    <w:p w:rsidR="002467E3" w:rsidRPr="009D68E3" w:rsidRDefault="002467E3" w:rsidP="00EB309C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8E3">
        <w:rPr>
          <w:rFonts w:ascii="Times New Roman" w:hAnsi="Times New Roman" w:cs="Times New Roman"/>
          <w:sz w:val="24"/>
          <w:szCs w:val="24"/>
        </w:rPr>
        <w:t>Другие педагогические работники (педагог дополнительного образования, социальный педагог, преподаватель-организатор основ безопасности жизнедеятельности).</w:t>
      </w:r>
    </w:p>
    <w:p w:rsidR="002467E3" w:rsidRDefault="002467E3" w:rsidP="00EB309C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8E3">
        <w:rPr>
          <w:rFonts w:ascii="Times New Roman" w:hAnsi="Times New Roman" w:cs="Times New Roman"/>
          <w:sz w:val="24"/>
          <w:szCs w:val="24"/>
        </w:rPr>
        <w:t xml:space="preserve">Обслуживающий персонал (вахтер, гардеробщик, дворник, кухонный рабочий, повар, сторож (вахтер), уборщик производственных (служебных)  помещений. </w:t>
      </w:r>
    </w:p>
    <w:p w:rsidR="002467E3" w:rsidRPr="00D9049E" w:rsidRDefault="002467E3" w:rsidP="00D9049E">
      <w:pPr>
        <w:rPr>
          <w:rFonts w:ascii="Times New Roman" w:hAnsi="Times New Roman" w:cs="Times New Roman"/>
          <w:sz w:val="24"/>
          <w:szCs w:val="24"/>
        </w:rPr>
      </w:pPr>
    </w:p>
    <w:p w:rsidR="002467E3" w:rsidRDefault="002467E3" w:rsidP="00D9049E">
      <w:pPr>
        <w:rPr>
          <w:rFonts w:ascii="Times New Roman" w:hAnsi="Times New Roman" w:cs="Times New Roman"/>
          <w:sz w:val="24"/>
          <w:szCs w:val="24"/>
        </w:rPr>
      </w:pPr>
    </w:p>
    <w:p w:rsidR="002467E3" w:rsidRPr="008A63C5" w:rsidRDefault="002467E3" w:rsidP="00D904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467E3" w:rsidRPr="00D9049E" w:rsidRDefault="002467E3" w:rsidP="00D9049E">
      <w:pPr>
        <w:tabs>
          <w:tab w:val="left" w:pos="1340"/>
        </w:tabs>
        <w:rPr>
          <w:rFonts w:ascii="Times New Roman" w:hAnsi="Times New Roman" w:cs="Times New Roman"/>
          <w:sz w:val="24"/>
          <w:szCs w:val="24"/>
        </w:rPr>
      </w:pPr>
    </w:p>
    <w:sectPr w:rsidR="002467E3" w:rsidRPr="00D9049E" w:rsidSect="009D68E3">
      <w:headerReference w:type="default" r:id="rId7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67E3" w:rsidRDefault="002467E3" w:rsidP="005C28E5">
      <w:pPr>
        <w:spacing w:after="0" w:line="240" w:lineRule="auto"/>
      </w:pPr>
      <w:r>
        <w:separator/>
      </w:r>
    </w:p>
  </w:endnote>
  <w:endnote w:type="continuationSeparator" w:id="1">
    <w:p w:rsidR="002467E3" w:rsidRDefault="002467E3" w:rsidP="005C2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67E3" w:rsidRDefault="002467E3" w:rsidP="005C28E5">
      <w:pPr>
        <w:spacing w:after="0" w:line="240" w:lineRule="auto"/>
      </w:pPr>
      <w:r>
        <w:separator/>
      </w:r>
    </w:p>
  </w:footnote>
  <w:footnote w:type="continuationSeparator" w:id="1">
    <w:p w:rsidR="002467E3" w:rsidRDefault="002467E3" w:rsidP="005C2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7E3" w:rsidRDefault="002467E3" w:rsidP="000B4B9D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2467E3" w:rsidRDefault="002467E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E02F96"/>
    <w:multiLevelType w:val="hybridMultilevel"/>
    <w:tmpl w:val="7458EA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3760"/>
    <w:rsid w:val="00057F57"/>
    <w:rsid w:val="000A7AF7"/>
    <w:rsid w:val="000B4B9D"/>
    <w:rsid w:val="002467E3"/>
    <w:rsid w:val="00272AC5"/>
    <w:rsid w:val="00344607"/>
    <w:rsid w:val="003719AA"/>
    <w:rsid w:val="003C2DAD"/>
    <w:rsid w:val="00551D9C"/>
    <w:rsid w:val="005C28E5"/>
    <w:rsid w:val="006711FA"/>
    <w:rsid w:val="0068037E"/>
    <w:rsid w:val="00711A5E"/>
    <w:rsid w:val="00756403"/>
    <w:rsid w:val="007A3D9E"/>
    <w:rsid w:val="00814369"/>
    <w:rsid w:val="00886685"/>
    <w:rsid w:val="00892191"/>
    <w:rsid w:val="008A63C5"/>
    <w:rsid w:val="008D0BEC"/>
    <w:rsid w:val="008E3760"/>
    <w:rsid w:val="008F7D01"/>
    <w:rsid w:val="00986B28"/>
    <w:rsid w:val="009C090C"/>
    <w:rsid w:val="009D68E3"/>
    <w:rsid w:val="00A133FA"/>
    <w:rsid w:val="00AF6968"/>
    <w:rsid w:val="00B13A03"/>
    <w:rsid w:val="00B40B92"/>
    <w:rsid w:val="00B508BF"/>
    <w:rsid w:val="00B957EC"/>
    <w:rsid w:val="00C7012E"/>
    <w:rsid w:val="00CA7DC4"/>
    <w:rsid w:val="00CE6D28"/>
    <w:rsid w:val="00D026EC"/>
    <w:rsid w:val="00D108DA"/>
    <w:rsid w:val="00D11EA3"/>
    <w:rsid w:val="00D42DFA"/>
    <w:rsid w:val="00D9049E"/>
    <w:rsid w:val="00E57C46"/>
    <w:rsid w:val="00EB309C"/>
    <w:rsid w:val="00F763D5"/>
    <w:rsid w:val="00FB7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8E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E376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8E376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E376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8E3760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E3760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8E3760"/>
  </w:style>
  <w:style w:type="paragraph" w:customStyle="1" w:styleId="a">
    <w:name w:val="Знак Знак Знак Знак Знак Знак Знак Знак Знак Знак Знак Знак Знак"/>
    <w:basedOn w:val="Normal"/>
    <w:uiPriority w:val="99"/>
    <w:rsid w:val="0034460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424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x047vWo2ND291j9BdhsAg0sFUGw=</DigestValue>
    </Reference>
    <Reference URI="#idOfficeObject" Type="http://www.w3.org/2000/09/xmldsig#Object">
      <DigestMethod Algorithm="http://www.w3.org/2000/09/xmldsig#sha1"/>
      <DigestValue>JP4HxlJzNjRnxt1Ef9FONiBF7Z0=</DigestValue>
    </Reference>
  </SignedInfo>
  <SignatureValue>
    MI3i8Sd1261OpYfpF8ItBgkPRXPx6BgJlBmX9irGd1kyYEteAxCU4Dg+YVDCJapNqUoVe/4y
    kTgGIJHpDWmfDEQ7iooOUGAiVNwS4lDTzN4Ep9lw29XH8qPT8TxyM6WMkrvs/vJF3uSEfIDK
    JqeTDO5vEhzVZAo4dELteTZzUy4=
  </SignatureValue>
  <KeyInfo>
    <KeyValue>
      <RSAKeyValue>
        <Modulus>
            tfhh0MZvQk62yeqwTTzrhZlyIATHqHKH41Y8aD9M/TA/aePFNJvIrM3gSooP9n6WwBH57hMN
            V41Mosd1b4ZAxw70i+ia6kg49iuVPQMTlvvIpnaHiHyzmhsGX5Lhi+9eKJyWGst/pzPAFl0B
            FVQqCpc31tBS+DVtk2PlUF21tHM=
          </Modulus>
        <Exponent>AQAB</Exponent>
      </RSAKeyValue>
    </KeyValue>
    <X509Data>
      <X509Certificate>
          MIICWDCCAcGgAwIBAgIQOUqGFQ0UHpVFexh28X+xizANBgkqhkiG9w0BAQUFADBiMTswOQYD
          VQQDHjIEIQRCBEMEPwQwBDoAIAQdBDgEOgQ+BDsEMAQ5ACAEEgQ4BEIEMAQ7BEwENQQyBDgE
          RzEjMCEGA1UECh4aBBwEEQQeBCMAIAQhBB4EKAAgIRYAIAAzADAwHhcNMjEwNDE2MDYyMjU1
          WhcNMjIwNDE2MTIyMjU1WjBiMTswOQYDVQQDHjIEIQRCBEMEPwQwBDoAIAQdBDgEOgQ+BDsE
          MAQ5ACAEEgQ4BEIEMAQ7BEwENQQyBDgERzEjMCEGA1UECh4aBBwEEQQeBCMAIAQhBB4EKAAg
          IRYAIAAzADAwgZ8wDQYJKoZIhvcNAQEBBQADgY0AMIGJAoGBALX4YdDGb0JOtsnqsE0864WZ
          ciAEx6hyh+NWPGg/TP0wP2njxTSbyKzN4EqKD/Z+lsAR+e4TDVeNTKLHdW+GQMcO9IvomupI
          OPYrlT0DE5b7yKZ2h4h8s5obBl+S4YvvXiiclhrLf6czwBZdARVUKgqXN9bQUvg1bZNj5VBd
          tbRzAgMBAAGjDzANMAsGA1UdDwQEAwIGwDANBgkqhkiG9w0BAQUFAAOBgQBKJ2ZFL/Izam7r
          7OzSuwV8PgBXo+8tAoYoD/gV0K2fni2XC5+FvDzKSDsdoD0N+8ddscVRbmBu7HqEBgPmht68
          KePF2LjUQQxnsqd5Lw1l/v/pSiDdgEGfFmNxkz3Mb9QZuUJKkIUZPxjPQfbjgnzVy2oBe+1/
          4QKPsTimRckMbA==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QpzEdpLqvvOUtyoK2cA6iIFE1jM=</DigestValue>
      </Reference>
      <Reference URI="/word/document.xml?ContentType=application/vnd.openxmlformats-officedocument.wordprocessingml.document.main+xml">
        <DigestMethod Algorithm="http://www.w3.org/2000/09/xmldsig#sha1"/>
        <DigestValue>Uqy9znpm1dtqHjEc5HAulhXk0Hc=</DigestValue>
      </Reference>
      <Reference URI="/word/endnotes.xml?ContentType=application/vnd.openxmlformats-officedocument.wordprocessingml.endnotes+xml">
        <DigestMethod Algorithm="http://www.w3.org/2000/09/xmldsig#sha1"/>
        <DigestValue>X7nntbN0jpGZkB/JxRi1qjKCl10=</DigestValue>
      </Reference>
      <Reference URI="/word/fontTable.xml?ContentType=application/vnd.openxmlformats-officedocument.wordprocessingml.fontTable+xml">
        <DigestMethod Algorithm="http://www.w3.org/2000/09/xmldsig#sha1"/>
        <DigestValue>fQWP+3SehfoQZ/x42LU5anU9C8g=</DigestValue>
      </Reference>
      <Reference URI="/word/footnotes.xml?ContentType=application/vnd.openxmlformats-officedocument.wordprocessingml.footnotes+xml">
        <DigestMethod Algorithm="http://www.w3.org/2000/09/xmldsig#sha1"/>
        <DigestValue>e7nPuGu9M13SvB60TQMkOr2MijI=</DigestValue>
      </Reference>
      <Reference URI="/word/header1.xml?ContentType=application/vnd.openxmlformats-officedocument.wordprocessingml.header+xml">
        <DigestMethod Algorithm="http://www.w3.org/2000/09/xmldsig#sha1"/>
        <DigestValue>o0Qw1jJlzCvcBYPwFU4gGE+tjWA=</DigestValue>
      </Reference>
      <Reference URI="/word/numbering.xml?ContentType=application/vnd.openxmlformats-officedocument.wordprocessingml.numbering+xml">
        <DigestMethod Algorithm="http://www.w3.org/2000/09/xmldsig#sha1"/>
        <DigestValue>PU46ppI9hCuG4eH4mhnS+KJA6AE=</DigestValue>
      </Reference>
      <Reference URI="/word/settings.xml?ContentType=application/vnd.openxmlformats-officedocument.wordprocessingml.settings+xml">
        <DigestMethod Algorithm="http://www.w3.org/2000/09/xmldsig#sha1"/>
        <DigestValue>xRkOWB8KCeBwqrfnDrJs8BFdCj8=</DigestValue>
      </Reference>
      <Reference URI="/word/styles.xml?ContentType=application/vnd.openxmlformats-officedocument.wordprocessingml.styles+xml">
        <DigestMethod Algorithm="http://www.w3.org/2000/09/xmldsig#sha1"/>
        <DigestValue>SxOVJs9wsy36r+6gLEDQDWIruik=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5jRJeW+uS5ycb6m7sHpwhzJyrpU=</DigestValue>
      </Reference>
    </Manifest>
    <SignatureProperties>
      <SignatureProperty Id="idSignatureTime" Target="#idPackageSignature">
        <mdssi:SignatureTime>
          <mdssi:Format>YYYY-MM-DDThh:mm:ssTZD</mdssi:Format>
          <mdssi:Value>2021-04-23T11:50:26Z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Подпись</SignatureComments>
          <WindowsVersion>6.1</WindowsVersion>
          <OfficeVersion>12.0</OfficeVersion>
          <ApplicationVersion>12.0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</Pages>
  <Words>121</Words>
  <Characters>692</Characters>
  <Application>Microsoft Office Outlook</Application>
  <DocSecurity>0</DocSecurity>
  <Lines>0</Lines>
  <Paragraphs>0</Paragraphs>
  <ScaleCrop>false</ScaleCrop>
  <Company>СОШ №30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Елена</dc:creator>
  <cp:keywords/>
  <dc:description/>
  <cp:lastModifiedBy>Сервер УРМ</cp:lastModifiedBy>
  <cp:revision>11</cp:revision>
  <cp:lastPrinted>2016-08-26T09:11:00Z</cp:lastPrinted>
  <dcterms:created xsi:type="dcterms:W3CDTF">2012-05-18T13:26:00Z</dcterms:created>
  <dcterms:modified xsi:type="dcterms:W3CDTF">2019-10-08T12:59:00Z</dcterms:modified>
</cp:coreProperties>
</file>